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68A63D9A" w:rsidR="00C44B8B" w:rsidRPr="00B84365" w:rsidRDefault="009B54A6" w:rsidP="00AA3C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AA3CDA">
              <w:rPr>
                <w:b/>
                <w:sz w:val="26"/>
                <w:szCs w:val="26"/>
              </w:rPr>
              <w:t>296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3A0DF3FA" w:rsidR="00C44B8B" w:rsidRPr="00AA3CDA" w:rsidRDefault="00AA3CD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2338939</w:t>
            </w:r>
          </w:p>
        </w:tc>
      </w:tr>
    </w:tbl>
    <w:p w14:paraId="318E12B0" w14:textId="77777777" w:rsidR="00DD4775" w:rsidRPr="00E477C5" w:rsidRDefault="00DD4775" w:rsidP="00DD4775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326FA74E" w14:textId="77777777" w:rsidR="00DD4775" w:rsidRPr="00E477C5" w:rsidRDefault="00DD4775" w:rsidP="00DD4775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00722C1D" w14:textId="77777777" w:rsidR="00DD4775" w:rsidRPr="00E477C5" w:rsidRDefault="00DD4775" w:rsidP="00DD4775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371300AB" w14:textId="77777777" w:rsidR="00DD4775" w:rsidRPr="00E477C5" w:rsidRDefault="00DD4775" w:rsidP="00DD477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6F0D796F" w14:textId="77777777" w:rsidR="00DD4775" w:rsidRPr="00E477C5" w:rsidRDefault="00DD4775" w:rsidP="00DD4775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  <w:bookmarkStart w:id="0" w:name="_GoBack"/>
      <w:bookmarkEnd w:id="0"/>
    </w:p>
    <w:p w14:paraId="41157ED0" w14:textId="56603556" w:rsidR="00AA3CDA" w:rsidRDefault="004F6968" w:rsidP="00AA3CDA">
      <w:pPr>
        <w:ind w:firstLine="0"/>
        <w:jc w:val="center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 xml:space="preserve">на </w:t>
      </w:r>
      <w:r w:rsidR="00612811" w:rsidRPr="00B84365">
        <w:rPr>
          <w:b/>
          <w:sz w:val="26"/>
          <w:szCs w:val="26"/>
        </w:rPr>
        <w:t xml:space="preserve">поставку </w:t>
      </w:r>
      <w:r w:rsidR="00AA3CDA">
        <w:rPr>
          <w:b/>
          <w:sz w:val="26"/>
          <w:szCs w:val="26"/>
        </w:rPr>
        <w:t>з</w:t>
      </w:r>
      <w:r w:rsidR="00AA3CDA" w:rsidRPr="00AA3CDA">
        <w:rPr>
          <w:b/>
          <w:sz w:val="26"/>
          <w:szCs w:val="26"/>
        </w:rPr>
        <w:t>ажим</w:t>
      </w:r>
      <w:r w:rsidR="00AA3CDA">
        <w:rPr>
          <w:b/>
          <w:sz w:val="26"/>
          <w:szCs w:val="26"/>
        </w:rPr>
        <w:t>а</w:t>
      </w:r>
      <w:r w:rsidR="00AA3CDA" w:rsidRPr="00AA3CDA">
        <w:rPr>
          <w:b/>
          <w:sz w:val="26"/>
          <w:szCs w:val="26"/>
        </w:rPr>
        <w:t xml:space="preserve"> аппаратн</w:t>
      </w:r>
      <w:r w:rsidR="00AA3CDA">
        <w:rPr>
          <w:b/>
          <w:sz w:val="26"/>
          <w:szCs w:val="26"/>
        </w:rPr>
        <w:t>ого</w:t>
      </w:r>
      <w:r w:rsidR="00AA3CDA" w:rsidRPr="00AA3CDA">
        <w:rPr>
          <w:b/>
          <w:sz w:val="26"/>
          <w:szCs w:val="26"/>
        </w:rPr>
        <w:t xml:space="preserve"> А1А-25-2Т</w:t>
      </w:r>
    </w:p>
    <w:p w14:paraId="41157ED1" w14:textId="2861B919" w:rsidR="00612811" w:rsidRPr="00B84365" w:rsidRDefault="00357B1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06B32">
        <w:rPr>
          <w:b/>
          <w:sz w:val="26"/>
          <w:szCs w:val="26"/>
        </w:rPr>
        <w:t>или эквивалент)</w:t>
      </w:r>
      <w:r w:rsidR="00B06B32" w:rsidRPr="0081000A">
        <w:rPr>
          <w:b/>
          <w:sz w:val="26"/>
          <w:szCs w:val="26"/>
        </w:rPr>
        <w:t>.</w:t>
      </w:r>
      <w:r w:rsidR="00F7769D">
        <w:rPr>
          <w:b/>
          <w:sz w:val="26"/>
          <w:szCs w:val="26"/>
        </w:rPr>
        <w:t xml:space="preserve"> </w:t>
      </w:r>
      <w:r w:rsidR="009C0389" w:rsidRPr="00B84365">
        <w:rPr>
          <w:b/>
          <w:sz w:val="26"/>
          <w:szCs w:val="26"/>
        </w:rPr>
        <w:t>Лот №</w:t>
      </w:r>
      <w:r w:rsidR="00AA670B" w:rsidRPr="00B84365">
        <w:rPr>
          <w:b/>
          <w:sz w:val="26"/>
          <w:szCs w:val="26"/>
        </w:rPr>
        <w:t xml:space="preserve"> </w:t>
      </w:r>
      <w:r w:rsidR="00AA670B" w:rsidRPr="00B84365">
        <w:rPr>
          <w:b/>
          <w:sz w:val="26"/>
          <w:szCs w:val="26"/>
          <w:u w:val="single"/>
        </w:rPr>
        <w:t>202</w:t>
      </w:r>
      <w:r w:rsidR="00AA670B" w:rsidRPr="00B84365">
        <w:rPr>
          <w:b/>
          <w:sz w:val="26"/>
          <w:szCs w:val="26"/>
          <w:u w:val="single"/>
          <w:lang w:val="en-US"/>
        </w:rPr>
        <w:t>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643E0D97" w14:textId="42226901" w:rsidR="00A76987" w:rsidRPr="00B84365" w:rsidRDefault="00A76987" w:rsidP="00A7698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номенклатуры должны соответствовать параметрам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927"/>
      </w:tblGrid>
      <w:tr w:rsidR="00B84365" w:rsidRPr="00AA3CDA" w14:paraId="41157ED9" w14:textId="77777777" w:rsidTr="00AA3CDA">
        <w:tc>
          <w:tcPr>
            <w:tcW w:w="10136" w:type="dxa"/>
            <w:gridSpan w:val="7"/>
            <w:vAlign w:val="center"/>
            <w:hideMark/>
          </w:tcPr>
          <w:p w14:paraId="41157ED8" w14:textId="4693A79D" w:rsidR="00731EAF" w:rsidRPr="00AA3CDA" w:rsidRDefault="00AA3CDA" w:rsidP="00AA3CD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="00731EAF" w:rsidRPr="00AA3CDA">
              <w:rPr>
                <w:b/>
                <w:bCs/>
                <w:sz w:val="22"/>
                <w:szCs w:val="22"/>
              </w:rPr>
              <w:t xml:space="preserve"> </w:t>
            </w:r>
            <w:r w:rsidR="00F7769D" w:rsidRPr="00AA3CDA">
              <w:rPr>
                <w:b/>
                <w:bCs/>
                <w:sz w:val="22"/>
                <w:szCs w:val="22"/>
              </w:rPr>
              <w:t>А1А-25-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B84365" w:rsidRPr="00AA3CDA" w14:paraId="41157EDF" w14:textId="77777777" w:rsidTr="00AA3CDA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A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B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C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D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92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E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B84365" w:rsidRPr="00AA3CDA" w14:paraId="41157EE7" w14:textId="77777777" w:rsidTr="00AA3CDA">
        <w:tc>
          <w:tcPr>
            <w:tcW w:w="2709" w:type="dxa"/>
            <w:vMerge/>
            <w:vAlign w:val="center"/>
            <w:hideMark/>
          </w:tcPr>
          <w:p w14:paraId="41157EE0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1157EE1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1157EE2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3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4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5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927" w:type="dxa"/>
            <w:vMerge/>
            <w:vAlign w:val="center"/>
            <w:hideMark/>
          </w:tcPr>
          <w:p w14:paraId="41157EE6" w14:textId="77777777" w:rsidR="00731EAF" w:rsidRPr="00AA3CDA" w:rsidRDefault="00731EAF" w:rsidP="00AA3CD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36F8" w:rsidRPr="00AA3CDA" w14:paraId="41157EEF" w14:textId="77777777" w:rsidTr="00AA3CDA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8" w14:textId="0B44CB5A" w:rsidR="00C336F8" w:rsidRPr="00AA3CDA" w:rsidRDefault="000B71D2" w:rsidP="00AA3CD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8B602B">
              <w:rPr>
                <w:sz w:val="22"/>
                <w:szCs w:val="22"/>
              </w:rPr>
              <w:t>25; АС</w:t>
            </w:r>
            <w:r w:rsidR="008B602B" w:rsidRPr="00AA3CDA">
              <w:rPr>
                <w:sz w:val="22"/>
                <w:szCs w:val="22"/>
              </w:rPr>
              <w:t>25/4,2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9" w14:textId="1C29ED21" w:rsidR="00C336F8" w:rsidRPr="00AA3CDA" w:rsidRDefault="00F7769D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6,4-6,9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A" w14:textId="0B94648C" w:rsidR="00C336F8" w:rsidRPr="00AA3CDA" w:rsidRDefault="00F7769D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МШ-2А-13,0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B" w14:textId="2C4F7F7B" w:rsidR="00C336F8" w:rsidRPr="00AA3CDA" w:rsidRDefault="00F7769D" w:rsidP="00AA3CDA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124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C" w14:textId="27D4CC4E" w:rsidR="00C336F8" w:rsidRPr="00AA3CDA" w:rsidRDefault="00F7769D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D" w14:textId="2D9B3EE8" w:rsidR="00C336F8" w:rsidRPr="00AA3CDA" w:rsidRDefault="00F7769D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E" w14:textId="08E7398E" w:rsidR="00C336F8" w:rsidRPr="00AA3CDA" w:rsidRDefault="00F7769D" w:rsidP="00AA3C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0,068</w:t>
            </w:r>
          </w:p>
        </w:tc>
      </w:tr>
    </w:tbl>
    <w:p w14:paraId="41157EF0" w14:textId="77777777" w:rsidR="0060622E" w:rsidRPr="00B84365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02812112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7799C6BB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DA3912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</w:t>
      </w:r>
      <w:r w:rsidR="00AA3CDA">
        <w:rPr>
          <w:sz w:val="24"/>
          <w:szCs w:val="24"/>
        </w:rPr>
        <w:t xml:space="preserve"> документацию (технические усло</w:t>
      </w:r>
      <w:r w:rsidR="009E65E8" w:rsidRPr="009E65E8">
        <w:rPr>
          <w:sz w:val="24"/>
          <w:szCs w:val="24"/>
        </w:rPr>
        <w:t>вия, руководство по эксплуатации и т.п.) на конкретный вид пр</w:t>
      </w:r>
      <w:r w:rsidR="00AA3CDA">
        <w:rPr>
          <w:sz w:val="24"/>
          <w:szCs w:val="24"/>
        </w:rPr>
        <w:t>одукции, заверенную производите</w:t>
      </w:r>
      <w:r w:rsidR="009E65E8" w:rsidRPr="009E65E8">
        <w:rPr>
          <w:sz w:val="24"/>
          <w:szCs w:val="24"/>
        </w:rPr>
        <w:t>лем. Данные документы должны подтверждать технические хара</w:t>
      </w:r>
      <w:r w:rsidR="00AA3CDA">
        <w:rPr>
          <w:sz w:val="24"/>
          <w:szCs w:val="24"/>
        </w:rPr>
        <w:t>ктеристики, заявленные поставщи</w:t>
      </w:r>
      <w:r w:rsidR="009E65E8" w:rsidRPr="009E65E8">
        <w:rPr>
          <w:sz w:val="24"/>
          <w:szCs w:val="24"/>
        </w:rPr>
        <w:t>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13EF9" w14:textId="77777777" w:rsidR="00FD2B78" w:rsidRDefault="00FD2B78">
      <w:r>
        <w:separator/>
      </w:r>
    </w:p>
  </w:endnote>
  <w:endnote w:type="continuationSeparator" w:id="0">
    <w:p w14:paraId="20F8DAAE" w14:textId="77777777" w:rsidR="00FD2B78" w:rsidRDefault="00FD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95E3C" w14:textId="77777777" w:rsidR="00FD2B78" w:rsidRDefault="00FD2B78">
      <w:r>
        <w:separator/>
      </w:r>
    </w:p>
  </w:footnote>
  <w:footnote w:type="continuationSeparator" w:id="0">
    <w:p w14:paraId="34C33047" w14:textId="77777777" w:rsidR="00FD2B78" w:rsidRDefault="00FD2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1D2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B1C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02B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987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3CDA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6B32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91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4775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2B78"/>
    <w:rsid w:val="00FD44AD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5E0DEDE-87B5-4C7D-87C9-2D61E0E16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3</Pages>
  <Words>904</Words>
  <Characters>6825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10</cp:revision>
  <cp:lastPrinted>2010-09-30T13:29:00Z</cp:lastPrinted>
  <dcterms:created xsi:type="dcterms:W3CDTF">2022-12-29T12:16:00Z</dcterms:created>
  <dcterms:modified xsi:type="dcterms:W3CDTF">2022-12-30T11:14:00Z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